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F29F8" w14:textId="77777777" w:rsidR="000C3EB1" w:rsidRDefault="000C3EB1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</w:p>
    <w:p w14:paraId="27AC7DC0" w14:textId="77777777" w:rsidR="000C3EB1" w:rsidRDefault="000C3EB1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</w:p>
    <w:p w14:paraId="1048214C" w14:textId="55DA02DB" w:rsidR="00C4103F" w:rsidRPr="000C3EB1" w:rsidRDefault="007118F0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0C3EB1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0C3EB1">
        <w:rPr>
          <w:rFonts w:asciiTheme="minorHAnsi" w:hAnsiTheme="minorHAnsi" w:cstheme="minorHAnsi"/>
          <w:b/>
          <w:sz w:val="20"/>
          <w:szCs w:val="20"/>
        </w:rPr>
        <w:t>:</w:t>
      </w:r>
    </w:p>
    <w:p w14:paraId="3A320E8B" w14:textId="77777777" w:rsidR="006676AE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2D64AB3C" w14:textId="77777777" w:rsidR="006676AE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29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A09F43E" w14:textId="77777777" w:rsidR="00F90CD1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08-110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Siedlce</w:t>
      </w:r>
    </w:p>
    <w:p w14:paraId="3AEBA107" w14:textId="77777777" w:rsidR="009169D4" w:rsidRPr="000C3EB1" w:rsidRDefault="009169D4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0C3EB1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C8D4D5A" w14:textId="77777777" w:rsidR="00C4103F" w:rsidRPr="000C3EB1" w:rsidRDefault="002578E4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0C3EB1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0C3EB1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0C3EB1">
        <w:rPr>
          <w:rFonts w:asciiTheme="minorHAnsi" w:hAnsiTheme="minorHAnsi" w:cstheme="minorHAnsi"/>
          <w:iCs/>
          <w:sz w:val="20"/>
          <w:szCs w:val="20"/>
        </w:rPr>
        <w:t>]</w:t>
      </w:r>
    </w:p>
    <w:p w14:paraId="53DD5E4B" w14:textId="77777777" w:rsidR="002578E4" w:rsidRPr="000C3EB1" w:rsidRDefault="002578E4" w:rsidP="000C3EB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0C3EB1" w14:paraId="7306630E" w14:textId="77777777" w:rsidTr="0018769E">
        <w:tc>
          <w:tcPr>
            <w:tcW w:w="2800" w:type="dxa"/>
          </w:tcPr>
          <w:p w14:paraId="6E7752F6" w14:textId="77777777" w:rsidR="002578E4" w:rsidRPr="000C3EB1" w:rsidRDefault="002578E4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C3EB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2B6A0E6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47895E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6DD80E" w14:textId="77777777" w:rsidR="002578E4" w:rsidRPr="000C3EB1" w:rsidRDefault="002578E4" w:rsidP="000C3EB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0C3EB1" w14:paraId="3C43DD84" w14:textId="77777777" w:rsidTr="0018769E">
        <w:tc>
          <w:tcPr>
            <w:tcW w:w="2800" w:type="dxa"/>
          </w:tcPr>
          <w:p w14:paraId="57130559" w14:textId="77777777" w:rsidR="002578E4" w:rsidRPr="000C3EB1" w:rsidRDefault="002578E4" w:rsidP="000C3EB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FC10B84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BE374CE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0050955" w14:textId="77777777" w:rsidR="002578E4" w:rsidRPr="000C3EB1" w:rsidRDefault="002578E4" w:rsidP="000C3EB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0C3EB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295F06A" w14:textId="77777777" w:rsidR="002578E4" w:rsidRPr="000C3EB1" w:rsidRDefault="002578E4" w:rsidP="000C3EB1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C00A8" w:rsidRPr="000C3EB1" w14:paraId="19C731A8" w14:textId="77777777" w:rsidTr="00A942B0">
        <w:tc>
          <w:tcPr>
            <w:tcW w:w="9104" w:type="dxa"/>
            <w:shd w:val="clear" w:color="auto" w:fill="D9D9D9"/>
          </w:tcPr>
          <w:p w14:paraId="1D34D5B9" w14:textId="77777777" w:rsidR="002C00A8" w:rsidRPr="000C3EB1" w:rsidRDefault="002C00A8" w:rsidP="000C3EB1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EF7CB10" w14:textId="77777777" w:rsidR="002C00A8" w:rsidRPr="000C3EB1" w:rsidRDefault="002C00A8" w:rsidP="000C3EB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 xml:space="preserve">. Dz. U. z 2026 r. poz. 793) (dalej jako: ustawa </w:t>
            </w:r>
            <w:proofErr w:type="spellStart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5335E8C6" w14:textId="77777777" w:rsidR="002C00A8" w:rsidRPr="000C3EB1" w:rsidRDefault="002C00A8" w:rsidP="000C3EB1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562FC41A" w14:textId="77777777" w:rsidR="002C00A8" w:rsidRPr="000C3EB1" w:rsidRDefault="002C00A8" w:rsidP="000C3EB1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018300ED" w14:textId="77777777" w:rsidR="002C00A8" w:rsidRPr="000C3EB1" w:rsidRDefault="002C00A8" w:rsidP="000C3EB1">
            <w:pPr>
              <w:spacing w:line="276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9C8BE4C" w14:textId="77777777" w:rsidR="00E50194" w:rsidRPr="000C3EB1" w:rsidRDefault="001F027E" w:rsidP="000C3EB1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0C3EB1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0C3EB1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0C3EB1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0C3EB1" w14:paraId="6ACADAE3" w14:textId="77777777" w:rsidTr="0018769E">
        <w:tc>
          <w:tcPr>
            <w:tcW w:w="2269" w:type="dxa"/>
          </w:tcPr>
          <w:p w14:paraId="7539146E" w14:textId="77777777" w:rsidR="002578E4" w:rsidRPr="000C3EB1" w:rsidRDefault="002578E4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9D1A59A" w14:textId="77777777" w:rsidR="002578E4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</w:t>
            </w:r>
            <w:r w:rsidRPr="00421E4D">
              <w:rPr>
                <w:rFonts w:asciiTheme="minorHAnsi" w:eastAsia="Times New Roman" w:hAnsiTheme="minorHAnsi" w:cstheme="minorHAnsi"/>
                <w:bCs/>
                <w:strike/>
                <w:sz w:val="20"/>
                <w:szCs w:val="20"/>
                <w:lang w:eastAsia="pl-PL"/>
              </w:rPr>
              <w:t xml:space="preserve">i </w:t>
            </w:r>
            <w:proofErr w:type="gramStart"/>
            <w:r w:rsidRPr="00421E4D">
              <w:rPr>
                <w:rFonts w:asciiTheme="minorHAnsi" w:eastAsia="Times New Roman" w:hAnsiTheme="minorHAnsi" w:cstheme="minorHAnsi"/>
                <w:bCs/>
                <w:strike/>
                <w:sz w:val="20"/>
                <w:szCs w:val="20"/>
                <w:lang w:eastAsia="pl-PL"/>
              </w:rPr>
              <w:t>montaż</w:t>
            </w: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 systemu</w:t>
            </w:r>
            <w:proofErr w:type="gramEnd"/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monitoringu oraz kontroli </w:t>
            </w:r>
            <w:proofErr w:type="gramStart"/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dostępu,  budynku</w:t>
            </w:r>
            <w:proofErr w:type="gramEnd"/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Oddziału Psychiatrycznego Szpitala pw. Najświętszej Maryi Panny w Siedlcach przy ul. Starowiejskiej 15</w:t>
            </w:r>
            <w:r w:rsidR="002578E4"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C00A8" w:rsidRPr="000C3EB1" w14:paraId="4A6112BA" w14:textId="77777777" w:rsidTr="00A942B0">
        <w:tc>
          <w:tcPr>
            <w:tcW w:w="2269" w:type="dxa"/>
          </w:tcPr>
          <w:p w14:paraId="033C1D6C" w14:textId="77777777" w:rsidR="002C00A8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4415B87" w14:textId="77777777" w:rsidR="002C00A8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Monitoring/584/2026</w:t>
            </w:r>
          </w:p>
        </w:tc>
      </w:tr>
    </w:tbl>
    <w:p w14:paraId="09183B65" w14:textId="77777777" w:rsidR="002578E4" w:rsidRPr="000C3EB1" w:rsidRDefault="002578E4" w:rsidP="000C3EB1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AB52A9" w14:textId="77777777" w:rsidR="00F90CD1" w:rsidRPr="000C3EB1" w:rsidRDefault="005434B3" w:rsidP="000C3EB1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2C00A8" w:rsidRPr="000C3EB1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0C3EB1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0C3EB1">
        <w:rPr>
          <w:rFonts w:asciiTheme="minorHAnsi" w:hAnsiTheme="minorHAnsi" w:cstheme="minorHAnsi"/>
          <w:sz w:val="20"/>
          <w:szCs w:val="20"/>
        </w:rPr>
        <w:t>oświa</w:t>
      </w:r>
      <w:r w:rsidR="00825A09" w:rsidRPr="000C3EB1">
        <w:rPr>
          <w:rFonts w:asciiTheme="minorHAnsi" w:hAnsiTheme="minorHAnsi" w:cstheme="minorHAnsi"/>
          <w:sz w:val="20"/>
          <w:szCs w:val="20"/>
        </w:rPr>
        <w:t>dczam</w:t>
      </w:r>
      <w:r w:rsidR="00E65685" w:rsidRPr="000C3EB1">
        <w:rPr>
          <w:rFonts w:asciiTheme="minorHAnsi" w:hAnsiTheme="minorHAnsi" w:cstheme="minorHAnsi"/>
          <w:sz w:val="20"/>
          <w:szCs w:val="20"/>
        </w:rPr>
        <w:t>,</w:t>
      </w:r>
      <w:r w:rsidR="002B2AD9" w:rsidRPr="000C3EB1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0C3EB1" w14:paraId="12F60EF6" w14:textId="77777777" w:rsidTr="00650D6C">
        <w:tc>
          <w:tcPr>
            <w:tcW w:w="9104" w:type="dxa"/>
            <w:shd w:val="clear" w:color="auto" w:fill="D9D9D9"/>
          </w:tcPr>
          <w:p w14:paraId="248EBD04" w14:textId="77777777" w:rsidR="00E50194" w:rsidRPr="000C3EB1" w:rsidRDefault="00650D6C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4A8A8F2" w14:textId="77777777" w:rsidR="00C113BF" w:rsidRPr="000C3EB1" w:rsidRDefault="00C113BF" w:rsidP="000C3EB1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0C3EB1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0C3EB1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0C3EB1">
        <w:rPr>
          <w:rFonts w:asciiTheme="minorHAnsi" w:hAnsiTheme="minorHAnsi" w:cstheme="minorHAnsi"/>
          <w:sz w:val="20"/>
          <w:szCs w:val="20"/>
        </w:rPr>
        <w:t>108</w:t>
      </w:r>
      <w:r w:rsidR="002C4137" w:rsidRPr="000C3EB1">
        <w:rPr>
          <w:rFonts w:asciiTheme="minorHAnsi" w:hAnsiTheme="minorHAnsi" w:cstheme="minorHAnsi"/>
          <w:sz w:val="20"/>
          <w:szCs w:val="20"/>
        </w:rPr>
        <w:t xml:space="preserve"> ust 1 </w:t>
      </w:r>
      <w:r w:rsidRPr="000C3EB1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0C3EB1">
        <w:rPr>
          <w:rFonts w:asciiTheme="minorHAnsi" w:hAnsiTheme="minorHAnsi" w:cstheme="minorHAnsi"/>
          <w:sz w:val="20"/>
          <w:szCs w:val="20"/>
        </w:rPr>
        <w:t>.</w:t>
      </w:r>
    </w:p>
    <w:p w14:paraId="5565FA85" w14:textId="77777777" w:rsidR="002426FF" w:rsidRPr="000C3EB1" w:rsidRDefault="002426FF" w:rsidP="000C3EB1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44489968" w14:textId="77777777" w:rsidR="00023477" w:rsidRPr="000C3EB1" w:rsidRDefault="00023477" w:rsidP="000C3EB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032037F" w14:textId="77777777" w:rsidR="00023477" w:rsidRPr="000C3EB1" w:rsidRDefault="00992BD8" w:rsidP="000C3EB1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9BCFB61" w14:textId="77777777" w:rsidR="00992BD8" w:rsidRPr="000C3EB1" w:rsidRDefault="00992BD8" w:rsidP="000C3EB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0C3EB1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109 ust.1 pkt 2-5 i 7-10 ustawy </w:t>
      </w:r>
      <w:proofErr w:type="spellStart"/>
      <w:r w:rsidRPr="000C3EB1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0C3EB1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0C3EB1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32045C5B" w14:textId="77777777" w:rsidR="00023477" w:rsidRPr="000C3EB1" w:rsidRDefault="00C113BF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0C3EB1">
        <w:rPr>
          <w:rFonts w:asciiTheme="minorHAnsi" w:hAnsiTheme="minorHAnsi" w:cstheme="minorHAnsi"/>
          <w:i/>
          <w:color w:val="7F7F7F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0C3EB1">
        <w:rPr>
          <w:rFonts w:asciiTheme="minorHAnsi" w:hAnsiTheme="minorHAnsi" w:cstheme="minorHAnsi"/>
          <w:i/>
          <w:color w:val="7F7F7F"/>
          <w:sz w:val="20"/>
          <w:szCs w:val="20"/>
        </w:rPr>
        <w:t>Pzp</w:t>
      </w:r>
      <w:proofErr w:type="spellEnd"/>
      <w:r w:rsidR="00E426EB" w:rsidRPr="000C3EB1">
        <w:rPr>
          <w:rFonts w:asciiTheme="minorHAnsi" w:hAnsiTheme="minorHAnsi" w:cstheme="minorHAnsi"/>
          <w:i/>
          <w:color w:val="7F7F7F"/>
          <w:sz w:val="20"/>
          <w:szCs w:val="20"/>
        </w:rPr>
        <w:t>)</w:t>
      </w:r>
      <w:r w:rsidRPr="000C3EB1">
        <w:rPr>
          <w:rFonts w:asciiTheme="minorHAnsi" w:hAnsiTheme="minorHAnsi" w:cstheme="minorHAnsi"/>
          <w:i/>
          <w:sz w:val="20"/>
          <w:szCs w:val="20"/>
        </w:rPr>
        <w:t>.</w:t>
      </w:r>
      <w:r w:rsidRPr="000C3EB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0C3EB1">
        <w:rPr>
          <w:rFonts w:asciiTheme="minorHAnsi" w:hAnsiTheme="minorHAnsi" w:cstheme="minorHAnsi"/>
          <w:sz w:val="20"/>
          <w:szCs w:val="20"/>
        </w:rPr>
        <w:t>110</w:t>
      </w:r>
      <w:r w:rsidRPr="000C3EB1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0C3EB1">
        <w:rPr>
          <w:rFonts w:asciiTheme="minorHAnsi" w:hAnsiTheme="minorHAnsi" w:cstheme="minorHAnsi"/>
          <w:sz w:val="20"/>
          <w:szCs w:val="20"/>
        </w:rPr>
        <w:t>2</w:t>
      </w:r>
      <w:r w:rsidRPr="000C3EB1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C3EB1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0C3EB1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0C3EB1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</w:t>
      </w:r>
      <w:proofErr w:type="gramStart"/>
      <w:r w:rsidRPr="000C3EB1">
        <w:rPr>
          <w:rFonts w:asciiTheme="minorHAnsi" w:hAnsiTheme="minorHAnsi" w:cstheme="minorHAnsi"/>
          <w:sz w:val="20"/>
          <w:szCs w:val="20"/>
        </w:rPr>
        <w:t>……</w:t>
      </w:r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0C3EB1">
        <w:rPr>
          <w:rFonts w:asciiTheme="minorHAnsi" w:hAnsiTheme="minorHAnsi" w:cstheme="minorHAnsi"/>
          <w:sz w:val="20"/>
          <w:szCs w:val="20"/>
        </w:rPr>
        <w:t>…</w:t>
      </w:r>
      <w:r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proofErr w:type="gramStart"/>
      <w:r w:rsidRPr="000C3EB1">
        <w:rPr>
          <w:rFonts w:asciiTheme="minorHAnsi" w:hAnsiTheme="minorHAnsi" w:cstheme="minorHAnsi"/>
          <w:sz w:val="20"/>
          <w:szCs w:val="20"/>
        </w:rPr>
        <w:t>……</w:t>
      </w:r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0C3EB1">
        <w:rPr>
          <w:rFonts w:asciiTheme="minorHAnsi" w:hAnsiTheme="minorHAnsi" w:cstheme="minorHAnsi"/>
          <w:sz w:val="20"/>
          <w:szCs w:val="20"/>
        </w:rPr>
        <w:t>…</w:t>
      </w:r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</w:p>
    <w:p w14:paraId="6C57D7A9" w14:textId="77777777" w:rsidR="007A2BCB" w:rsidRPr="000C3EB1" w:rsidRDefault="00992BD8" w:rsidP="000C3EB1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0F96EFA" w14:textId="77777777" w:rsidR="002C00A8" w:rsidRPr="000C3EB1" w:rsidRDefault="007A2BC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0C3EB1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0C3EB1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0C3EB1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0C3EB1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0C3EB1">
        <w:rPr>
          <w:rFonts w:asciiTheme="minorHAnsi" w:hAnsiTheme="minorHAnsi" w:cstheme="minorHAnsi"/>
          <w:sz w:val="20"/>
          <w:szCs w:val="20"/>
        </w:rPr>
        <w:t>514</w:t>
      </w:r>
      <w:r w:rsidRPr="000C3EB1">
        <w:rPr>
          <w:rFonts w:asciiTheme="minorHAnsi" w:hAnsiTheme="minorHAnsi" w:cstheme="minorHAnsi"/>
          <w:sz w:val="20"/>
          <w:szCs w:val="20"/>
        </w:rPr>
        <w:t>)</w:t>
      </w:r>
      <w:r w:rsidR="00AC6A18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0C3EB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.</w:t>
      </w:r>
      <w:r w:rsidR="00AD6591" w:rsidRPr="000C3EB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23149B" w14:textId="77777777" w:rsidR="00AC6A18" w:rsidRPr="000C3EB1" w:rsidRDefault="00AC6A18" w:rsidP="000C3EB1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0C3EB1" w14:paraId="1E0C8925" w14:textId="77777777" w:rsidTr="00CD4DD1">
        <w:tc>
          <w:tcPr>
            <w:tcW w:w="9104" w:type="dxa"/>
            <w:shd w:val="clear" w:color="auto" w:fill="D9D9D9"/>
          </w:tcPr>
          <w:p w14:paraId="68DA6974" w14:textId="77777777" w:rsidR="0011306C" w:rsidRPr="000C3EB1" w:rsidRDefault="0011306C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1F60989" w14:textId="77777777" w:rsidR="00D2702A" w:rsidRPr="000C3EB1" w:rsidRDefault="004F23F7" w:rsidP="000C3EB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0C3EB1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0C3EB1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0C3EB1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0C3EB1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0C3EB1" w14:paraId="2917666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B658" w14:textId="77777777" w:rsidR="00D2702A" w:rsidRPr="000C3EB1" w:rsidRDefault="00D2702A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530" w14:textId="77777777" w:rsidR="00D2702A" w:rsidRPr="000C3EB1" w:rsidRDefault="00D2702A" w:rsidP="000C3E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2C00A8" w:rsidRPr="000C3EB1" w14:paraId="646BC4EB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73B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38C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C33A5C7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13DF9ECD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4E81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A41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DE70CB7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proofErr w:type="gramStart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dotyczące  zdolności</w:t>
            </w:r>
            <w:proofErr w:type="gramEnd"/>
            <w:r w:rsidRPr="000C3EB1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3FEF474D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DB8B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1866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76EEBDAB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7E0118B8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35DB" w14:textId="77777777" w:rsidR="002C00A8" w:rsidRPr="000C3EB1" w:rsidRDefault="002C00A8" w:rsidP="000C3EB1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E713" w14:textId="77777777" w:rsidR="002C00A8" w:rsidRPr="000C3EB1" w:rsidRDefault="002C00A8" w:rsidP="000C3EB1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57DABFE8" w14:textId="77777777" w:rsidR="002C00A8" w:rsidRPr="000C3EB1" w:rsidRDefault="002C00A8" w:rsidP="000C3EB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wyznacza progu minimalnego.</w:t>
            </w:r>
          </w:p>
        </w:tc>
      </w:tr>
    </w:tbl>
    <w:p w14:paraId="0B1E4B33" w14:textId="77777777" w:rsidR="00E21BB4" w:rsidRPr="000C3EB1" w:rsidRDefault="00257E73" w:rsidP="000C3EB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24379CD9" w14:textId="77777777" w:rsidR="00E21BB4" w:rsidRPr="000C3EB1" w:rsidRDefault="00E21BB4" w:rsidP="000C3EB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0C3EB1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0C3EB1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48908F4" w14:textId="77777777" w:rsidR="00C62F57" w:rsidRPr="000C3EB1" w:rsidRDefault="00C62F57" w:rsidP="000C3EB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0C3EB1">
        <w:rPr>
          <w:rFonts w:asciiTheme="minorHAnsi" w:hAnsiTheme="minorHAnsi" w:cstheme="minorHAnsi"/>
          <w:sz w:val="20"/>
          <w:szCs w:val="20"/>
        </w:rPr>
        <w:t>w  następującym</w:t>
      </w:r>
      <w:proofErr w:type="gramEnd"/>
      <w:r w:rsidRPr="000C3EB1">
        <w:rPr>
          <w:rFonts w:asciiTheme="minorHAnsi" w:hAnsiTheme="minorHAnsi" w:cstheme="minorHAnsi"/>
          <w:sz w:val="20"/>
          <w:szCs w:val="20"/>
        </w:rPr>
        <w:t xml:space="preserve"> zakresie:</w:t>
      </w:r>
    </w:p>
    <w:p w14:paraId="18291D22" w14:textId="77777777" w:rsidR="00C62F57" w:rsidRPr="000C3EB1" w:rsidRDefault="00C62F57" w:rsidP="000C3EB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C4F666F" w14:textId="77777777" w:rsidR="00721D87" w:rsidRPr="000C3EB1" w:rsidRDefault="00E21BB4" w:rsidP="000C3EB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0C3EB1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0C3EB1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0C3EB1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0D199C4D" w14:textId="77777777" w:rsidR="00721D87" w:rsidRPr="000C3EB1" w:rsidRDefault="00E21BB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3EB1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A8DDFB6" w14:textId="77777777" w:rsidR="00721D87" w:rsidRPr="000C3EB1" w:rsidRDefault="00721D87" w:rsidP="000C3EB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1FCC0344" w14:textId="77777777" w:rsidR="00721D87" w:rsidRPr="000C3EB1" w:rsidRDefault="00E21BB4" w:rsidP="000C3EB1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70A5F961" w14:textId="77777777" w:rsidR="00E21BB4" w:rsidRPr="000C3EB1" w:rsidRDefault="00E21BB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0C3EB1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A5CE87D" w14:textId="77777777" w:rsidR="00E21BB4" w:rsidRPr="000C3EB1" w:rsidRDefault="00E21BB4" w:rsidP="000C3EB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494FCCC4" w14:textId="77777777" w:rsidR="00C62F57" w:rsidRPr="000C3EB1" w:rsidRDefault="00257E73" w:rsidP="000C3EB1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0C3EB1" w14:paraId="6A1E842D" w14:textId="77777777" w:rsidTr="00CD4DD1">
        <w:tc>
          <w:tcPr>
            <w:tcW w:w="9104" w:type="dxa"/>
            <w:shd w:val="clear" w:color="auto" w:fill="D9D9D9"/>
          </w:tcPr>
          <w:p w14:paraId="156F4E60" w14:textId="77777777" w:rsidR="00BE6F04" w:rsidRPr="000C3EB1" w:rsidRDefault="00E426EB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2FC1A13E" w14:textId="77777777" w:rsidR="00FE4E2B" w:rsidRPr="000C3EB1" w:rsidRDefault="00E426EB" w:rsidP="000C3EB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0C3EB1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0C3EB1" w14:paraId="4C6549D6" w14:textId="77777777" w:rsidTr="00847232">
        <w:tc>
          <w:tcPr>
            <w:tcW w:w="9104" w:type="dxa"/>
            <w:shd w:val="clear" w:color="auto" w:fill="D9D9D9"/>
          </w:tcPr>
          <w:p w14:paraId="32539AC5" w14:textId="77777777" w:rsidR="00E426EB" w:rsidRPr="000C3EB1" w:rsidRDefault="00E426EB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64CE8183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4B7892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75D6E27" w14:textId="77777777" w:rsidR="00E426EB" w:rsidRPr="000C3EB1" w:rsidRDefault="00E426EB" w:rsidP="000C3EB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657A456" w14:textId="77777777" w:rsidR="00E426EB" w:rsidRPr="000C3EB1" w:rsidRDefault="00E426EB" w:rsidP="000C3EB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B484CBD" w14:textId="77777777" w:rsidR="00E426EB" w:rsidRPr="000C3EB1" w:rsidRDefault="00E426EB" w:rsidP="000C3EB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FB4ABCE" w14:textId="77777777" w:rsidR="00E426EB" w:rsidRPr="000C3EB1" w:rsidRDefault="00E426EB" w:rsidP="000C3EB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12FB9B5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0C3EB1" w14:paraId="33AD2871" w14:textId="77777777" w:rsidTr="005517FB">
        <w:tc>
          <w:tcPr>
            <w:tcW w:w="9104" w:type="dxa"/>
            <w:shd w:val="clear" w:color="auto" w:fill="D9D9D9"/>
          </w:tcPr>
          <w:p w14:paraId="3EF40D40" w14:textId="77777777" w:rsidR="00AB3A57" w:rsidRPr="000C3EB1" w:rsidRDefault="00AB3A57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INFORMACJA DOTYCZĄCA CERTYFIKATU, O KTÓRYM MOWA </w:t>
            </w:r>
            <w:r w:rsidR="00726FF6"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14F548E0" w14:textId="77777777" w:rsidR="0012157F" w:rsidRPr="000C3EB1" w:rsidRDefault="0012157F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F97A57" w14:textId="77777777" w:rsidR="00C31437" w:rsidRPr="000C3EB1" w:rsidRDefault="00392D3E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0C3EB1">
        <w:rPr>
          <w:rFonts w:asciiTheme="minorHAnsi" w:hAnsiTheme="minorHAnsi" w:cstheme="minorHAnsi"/>
          <w:sz w:val="20"/>
          <w:szCs w:val="20"/>
        </w:rPr>
        <w:t>,</w:t>
      </w:r>
      <w:r w:rsidRPr="000C3EB1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0C3EB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0C3EB1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</w:t>
      </w:r>
      <w:proofErr w:type="spellStart"/>
      <w:r w:rsidRPr="000C3E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C3EB1">
        <w:rPr>
          <w:rFonts w:asciiTheme="minorHAnsi" w:hAnsiTheme="minorHAnsi" w:cstheme="minorHAnsi"/>
          <w:sz w:val="20"/>
          <w:szCs w:val="20"/>
        </w:rPr>
        <w:t>.</w:t>
      </w:r>
    </w:p>
    <w:p w14:paraId="1DD72197" w14:textId="77777777" w:rsidR="00C31437" w:rsidRPr="000C3EB1" w:rsidRDefault="007421B3" w:rsidP="000C3EB1">
      <w:pPr>
        <w:spacing w:before="120" w:after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C31437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dane dotyczące certyfikatu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wypełnia tylko wykonawca, który </w:t>
      </w:r>
      <w:r w:rsidR="00C31437" w:rsidRPr="000C3EB1">
        <w:rPr>
          <w:rFonts w:asciiTheme="minorHAnsi" w:hAnsiTheme="minorHAnsi" w:cstheme="minorHAnsi"/>
          <w:color w:val="0070C0"/>
          <w:sz w:val="20"/>
          <w:szCs w:val="20"/>
        </w:rPr>
        <w:t>będzie</w:t>
      </w:r>
      <w:r w:rsidR="00B73839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się nim posługiwał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61306A5B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96D105C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08195119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[numer i oznaczenie certyfikatu]</w:t>
      </w:r>
    </w:p>
    <w:p w14:paraId="4E48DDFC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5C78E556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502F773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[nazwa podmiotu certyfikującego]</w:t>
      </w:r>
    </w:p>
    <w:p w14:paraId="7DDBBD22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F3B0B1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CCE7382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[okres ważności certyfikatu]</w:t>
      </w:r>
    </w:p>
    <w:p w14:paraId="073209C9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AE2968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57735E7" w14:textId="77777777" w:rsidR="00524951" w:rsidRPr="000C3EB1" w:rsidRDefault="00B73839" w:rsidP="000C3EB1">
      <w:pPr>
        <w:spacing w:after="6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[podstawy wykluczenia lub warunki udziału w postępowaniu, w zakresie których Wykonawca będzie posługiwał się certyfikatem]</w:t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</w:p>
    <w:p w14:paraId="695B9E74" w14:textId="77777777" w:rsidR="00524951" w:rsidRPr="000C3EB1" w:rsidRDefault="00524951" w:rsidP="000C3EB1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7ADAC98A" w14:textId="77777777" w:rsidR="00FE4E2B" w:rsidRPr="000C3EB1" w:rsidRDefault="00524951" w:rsidP="000C3EB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0C3EB1">
        <w:rPr>
          <w:rFonts w:asciiTheme="minorHAnsi" w:hAnsiTheme="minorHAnsi" w:cstheme="minorHAnsi"/>
          <w:sz w:val="20"/>
          <w:szCs w:val="20"/>
        </w:rPr>
        <w:t>…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0C3EB1">
        <w:rPr>
          <w:rFonts w:asciiTheme="minorHAnsi" w:hAnsiTheme="minorHAnsi" w:cstheme="minorHAnsi"/>
          <w:sz w:val="20"/>
          <w:szCs w:val="20"/>
        </w:rPr>
        <w:t>……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0C3EB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3672A793" w14:textId="77777777" w:rsidR="00484F88" w:rsidRPr="000C3EB1" w:rsidRDefault="006D536F" w:rsidP="000C3EB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0C3EB1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0C3EB1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E78C" w14:textId="77777777" w:rsidR="00A70A31" w:rsidRDefault="00A70A31" w:rsidP="0038231F">
      <w:pPr>
        <w:spacing w:after="0" w:line="240" w:lineRule="auto"/>
      </w:pPr>
      <w:r>
        <w:separator/>
      </w:r>
    </w:p>
  </w:endnote>
  <w:endnote w:type="continuationSeparator" w:id="0">
    <w:p w14:paraId="07CCE5C4" w14:textId="77777777" w:rsidR="00A70A31" w:rsidRDefault="00A70A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D01A" w14:textId="77777777" w:rsidR="002C00A8" w:rsidRDefault="002C00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299D" w14:textId="77777777" w:rsidR="00F8042D" w:rsidRPr="000C3EB1" w:rsidRDefault="00F8042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0C3EB1">
      <w:rPr>
        <w:rFonts w:asciiTheme="minorHAnsi" w:hAnsiTheme="minorHAnsi" w:cstheme="minorHAnsi"/>
        <w:sz w:val="18"/>
        <w:szCs w:val="18"/>
      </w:rPr>
      <w:t xml:space="preserve">Strona 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0C3EB1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C3EB1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0C3EB1">
      <w:rPr>
        <w:rFonts w:asciiTheme="minorHAnsi" w:hAnsiTheme="minorHAnsi" w:cstheme="minorHAnsi"/>
        <w:sz w:val="18"/>
        <w:szCs w:val="18"/>
      </w:rPr>
      <w:t xml:space="preserve"> z 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0C3EB1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C3EB1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7F0C175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7451" w14:textId="77777777" w:rsidR="002C00A8" w:rsidRDefault="002C0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7BF8" w14:textId="77777777" w:rsidR="00A70A31" w:rsidRDefault="00A70A31" w:rsidP="0038231F">
      <w:pPr>
        <w:spacing w:after="0" w:line="240" w:lineRule="auto"/>
      </w:pPr>
      <w:r>
        <w:separator/>
      </w:r>
    </w:p>
  </w:footnote>
  <w:footnote w:type="continuationSeparator" w:id="0">
    <w:p w14:paraId="520970E5" w14:textId="77777777" w:rsidR="00A70A31" w:rsidRDefault="00A70A31" w:rsidP="0038231F">
      <w:pPr>
        <w:spacing w:after="0" w:line="240" w:lineRule="auto"/>
      </w:pPr>
      <w:r>
        <w:continuationSeparator/>
      </w:r>
    </w:p>
  </w:footnote>
  <w:footnote w:id="1">
    <w:p w14:paraId="01283C56" w14:textId="77777777" w:rsidR="0011306C" w:rsidRPr="007421B3" w:rsidRDefault="0011306C" w:rsidP="000E4C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Style w:val="Odwoanieprzypisudolnego"/>
          <w:color w:val="0070C0"/>
        </w:rPr>
        <w:footnoteRef/>
      </w:r>
      <w:r w:rsidRPr="007421B3">
        <w:rPr>
          <w:color w:val="0070C0"/>
        </w:rP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7421B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7421B3">
        <w:rPr>
          <w:rFonts w:ascii="Arial" w:hAnsi="Arial" w:cs="Arial"/>
          <w:color w:val="0070C0"/>
          <w:sz w:val="16"/>
          <w:szCs w:val="16"/>
        </w:rPr>
        <w:t xml:space="preserve"> wyklucza się:</w:t>
      </w:r>
    </w:p>
    <w:p w14:paraId="7F9F5634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BAF41E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7421B3">
        <w:rPr>
          <w:rFonts w:ascii="Arial" w:hAnsi="Arial" w:cs="Arial"/>
          <w:color w:val="0070C0"/>
          <w:sz w:val="16"/>
          <w:szCs w:val="16"/>
        </w:rPr>
        <w:t>t.j</w:t>
      </w:r>
      <w:proofErr w:type="spellEnd"/>
      <w:r w:rsidR="00E01091" w:rsidRPr="007421B3">
        <w:rPr>
          <w:rFonts w:ascii="Arial" w:hAnsi="Arial" w:cs="Arial"/>
          <w:color w:val="0070C0"/>
          <w:sz w:val="16"/>
          <w:szCs w:val="16"/>
        </w:rPr>
        <w:t>. Dz. U. z 202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5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644</w:t>
      </w:r>
      <w:r w:rsidRPr="007421B3">
        <w:rPr>
          <w:rFonts w:ascii="Arial" w:hAnsi="Arial" w:cs="Arial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33DF38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(</w:t>
      </w:r>
      <w:proofErr w:type="spellStart"/>
      <w:r w:rsidR="00472C9B">
        <w:rPr>
          <w:rFonts w:ascii="Arial" w:hAnsi="Arial" w:cs="Arial"/>
          <w:color w:val="0070C0"/>
          <w:sz w:val="16"/>
          <w:szCs w:val="16"/>
        </w:rPr>
        <w:t>t.j</w:t>
      </w:r>
      <w:proofErr w:type="spellEnd"/>
      <w:r w:rsidR="00472C9B">
        <w:rPr>
          <w:rFonts w:ascii="Arial" w:hAnsi="Arial" w:cs="Arial"/>
          <w:color w:val="0070C0"/>
          <w:sz w:val="16"/>
          <w:szCs w:val="16"/>
        </w:rPr>
        <w:t xml:space="preserve">.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Dz. U. z 202</w:t>
      </w:r>
      <w:r w:rsidR="00472C9B">
        <w:rPr>
          <w:rFonts w:ascii="Arial" w:hAnsi="Arial" w:cs="Arial"/>
          <w:color w:val="0070C0"/>
          <w:sz w:val="16"/>
          <w:szCs w:val="16"/>
        </w:rPr>
        <w:t>6</w:t>
      </w:r>
      <w:r w:rsidR="009B0A5F" w:rsidRPr="007421B3">
        <w:rPr>
          <w:rFonts w:ascii="Arial" w:hAnsi="Arial" w:cs="Arial"/>
          <w:color w:val="0070C0"/>
          <w:sz w:val="16"/>
          <w:szCs w:val="16"/>
        </w:rPr>
        <w:t xml:space="preserve">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72C9B">
        <w:rPr>
          <w:rFonts w:ascii="Arial" w:hAnsi="Arial" w:cs="Arial"/>
          <w:color w:val="0070C0"/>
          <w:sz w:val="16"/>
          <w:szCs w:val="16"/>
        </w:rPr>
        <w:t>522</w:t>
      </w:r>
      <w:r w:rsidRPr="007421B3">
        <w:rPr>
          <w:rFonts w:ascii="Arial" w:hAnsi="Arial" w:cs="Arial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07234A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56E18D59" w14:textId="77777777" w:rsidR="007421B3" w:rsidRDefault="007421B3">
      <w:pPr>
        <w:pStyle w:val="Tekstprzypisudolnego"/>
      </w:pPr>
      <w:r w:rsidRPr="007421B3">
        <w:rPr>
          <w:rStyle w:val="Odwoanieprzypisudolnego"/>
          <w:color w:val="0070C0"/>
        </w:rPr>
        <w:footnoteRef/>
      </w:r>
      <w: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FBD7D" w14:textId="77777777" w:rsidR="002C00A8" w:rsidRDefault="002C00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CA55" w14:textId="77777777" w:rsidR="000C3EB1" w:rsidRDefault="000C3EB1">
    <w:pPr>
      <w:pStyle w:val="Nagwek"/>
    </w:pPr>
  </w:p>
  <w:p w14:paraId="3F791DA6" w14:textId="53EB8D5F" w:rsidR="002C00A8" w:rsidRDefault="00942C01">
    <w:pPr>
      <w:pStyle w:val="Nagwek"/>
    </w:pPr>
    <w:r>
      <w:rPr>
        <w:noProof/>
      </w:rPr>
      <w:drawing>
        <wp:inline distT="0" distB="0" distL="0" distR="0" wp14:anchorId="266811D8" wp14:editId="4FD5B0C6">
          <wp:extent cx="5391785" cy="70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78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02B8A3" w14:textId="1D5FE7AE" w:rsidR="000C3EB1" w:rsidRPr="000C3EB1" w:rsidRDefault="000C3EB1" w:rsidP="000C3EB1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0C3EB1">
      <w:rPr>
        <w:rFonts w:asciiTheme="minorHAnsi" w:hAnsiTheme="minorHAnsi" w:cstheme="minorHAnsi"/>
        <w:sz w:val="18"/>
        <w:szCs w:val="18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EEBB9" w14:textId="77777777" w:rsidR="002C00A8" w:rsidRDefault="002C00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2689">
    <w:abstractNumId w:val="11"/>
  </w:num>
  <w:num w:numId="2" w16cid:durableId="1465351494">
    <w:abstractNumId w:val="0"/>
  </w:num>
  <w:num w:numId="3" w16cid:durableId="1105275124">
    <w:abstractNumId w:val="10"/>
  </w:num>
  <w:num w:numId="4" w16cid:durableId="1531644032">
    <w:abstractNumId w:val="13"/>
  </w:num>
  <w:num w:numId="5" w16cid:durableId="1380516564">
    <w:abstractNumId w:val="12"/>
  </w:num>
  <w:num w:numId="6" w16cid:durableId="669597295">
    <w:abstractNumId w:val="9"/>
  </w:num>
  <w:num w:numId="7" w16cid:durableId="2058505974">
    <w:abstractNumId w:val="1"/>
  </w:num>
  <w:num w:numId="8" w16cid:durableId="82994650">
    <w:abstractNumId w:val="6"/>
  </w:num>
  <w:num w:numId="9" w16cid:durableId="557474432">
    <w:abstractNumId w:val="4"/>
  </w:num>
  <w:num w:numId="10" w16cid:durableId="455376120">
    <w:abstractNumId w:val="7"/>
  </w:num>
  <w:num w:numId="11" w16cid:durableId="443766677">
    <w:abstractNumId w:val="5"/>
  </w:num>
  <w:num w:numId="12" w16cid:durableId="1246259588">
    <w:abstractNumId w:val="8"/>
  </w:num>
  <w:num w:numId="13" w16cid:durableId="1010179881">
    <w:abstractNumId w:val="3"/>
  </w:num>
  <w:num w:numId="14" w16cid:durableId="595483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31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C3EB1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00A8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1E4D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2C01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70A31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7546D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CE43E"/>
  <w15:docId w15:val="{66247B2E-5FA2-468D-A61B-26E0F57D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2016-07-26T10:32:00Z</cp:lastPrinted>
  <dcterms:created xsi:type="dcterms:W3CDTF">2026-08-04T07:20:00Z</dcterms:created>
  <dcterms:modified xsi:type="dcterms:W3CDTF">2026-08-11T06:39:00Z</dcterms:modified>
</cp:coreProperties>
</file>